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CF5FE" w14:textId="77777777" w:rsidR="006266B0" w:rsidRDefault="006266B0" w:rsidP="006266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NAYSSH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A95F1DB" w14:textId="77777777" w:rsidR="006266B0" w:rsidRDefault="006266B0" w:rsidP="006266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Ticehurst, Sussex. </w:t>
      </w:r>
      <w:proofErr w:type="spellStart"/>
      <w:r>
        <w:rPr>
          <w:rFonts w:cs="Times New Roman"/>
          <w:szCs w:val="24"/>
        </w:rPr>
        <w:t>Repyer</w:t>
      </w:r>
      <w:proofErr w:type="spellEnd"/>
      <w:r>
        <w:rPr>
          <w:rFonts w:cs="Times New Roman"/>
          <w:szCs w:val="24"/>
        </w:rPr>
        <w:t>.</w:t>
      </w:r>
    </w:p>
    <w:p w14:paraId="156C3D92" w14:textId="77777777" w:rsidR="006266B0" w:rsidRDefault="006266B0" w:rsidP="006266B0">
      <w:pPr>
        <w:pStyle w:val="NoSpacing"/>
        <w:rPr>
          <w:rFonts w:cs="Times New Roman"/>
          <w:szCs w:val="24"/>
        </w:rPr>
      </w:pPr>
    </w:p>
    <w:p w14:paraId="7482C9CD" w14:textId="77777777" w:rsidR="006266B0" w:rsidRDefault="006266B0" w:rsidP="006266B0">
      <w:pPr>
        <w:pStyle w:val="NoSpacing"/>
        <w:rPr>
          <w:rFonts w:cs="Times New Roman"/>
          <w:szCs w:val="24"/>
        </w:rPr>
      </w:pPr>
    </w:p>
    <w:p w14:paraId="5884AD6A" w14:textId="77777777" w:rsidR="006266B0" w:rsidRDefault="006266B0" w:rsidP="006266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Prety</w:t>
      </w:r>
      <w:proofErr w:type="spellEnd"/>
      <w:r>
        <w:rPr>
          <w:rFonts w:cs="Times New Roman"/>
          <w:szCs w:val="24"/>
        </w:rPr>
        <w:t xml:space="preserve">(q.v.) brought a plaint of debt against him and </w:t>
      </w:r>
      <w:proofErr w:type="gramStart"/>
      <w:r>
        <w:rPr>
          <w:rFonts w:cs="Times New Roman"/>
          <w:szCs w:val="24"/>
        </w:rPr>
        <w:t>Thomas</w:t>
      </w:r>
      <w:proofErr w:type="gramEnd"/>
    </w:p>
    <w:p w14:paraId="74FDA3BB" w14:textId="77777777" w:rsidR="006266B0" w:rsidRDefault="006266B0" w:rsidP="006266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Manser</w:t>
      </w:r>
      <w:proofErr w:type="spellEnd"/>
      <w:r>
        <w:rPr>
          <w:rFonts w:cs="Times New Roman"/>
          <w:szCs w:val="24"/>
        </w:rPr>
        <w:t xml:space="preserve"> of Ticehurst(q.v.).</w:t>
      </w:r>
    </w:p>
    <w:p w14:paraId="417F302C" w14:textId="77777777" w:rsidR="006266B0" w:rsidRDefault="006266B0" w:rsidP="006266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8223F"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4767EFE9" w14:textId="77777777" w:rsidR="006266B0" w:rsidRDefault="006266B0" w:rsidP="006266B0">
      <w:pPr>
        <w:pStyle w:val="NoSpacing"/>
        <w:rPr>
          <w:rFonts w:cs="Times New Roman"/>
          <w:szCs w:val="24"/>
        </w:rPr>
      </w:pPr>
    </w:p>
    <w:p w14:paraId="796B9502" w14:textId="77777777" w:rsidR="006266B0" w:rsidRDefault="006266B0" w:rsidP="006266B0">
      <w:pPr>
        <w:pStyle w:val="NoSpacing"/>
        <w:rPr>
          <w:rFonts w:cs="Times New Roman"/>
          <w:szCs w:val="24"/>
        </w:rPr>
      </w:pPr>
    </w:p>
    <w:p w14:paraId="2F4065FD" w14:textId="77777777" w:rsidR="006266B0" w:rsidRDefault="006266B0" w:rsidP="006266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March 2023</w:t>
      </w:r>
    </w:p>
    <w:p w14:paraId="2C25B38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FF274" w14:textId="77777777" w:rsidR="006266B0" w:rsidRDefault="006266B0" w:rsidP="009139A6">
      <w:r>
        <w:separator/>
      </w:r>
    </w:p>
  </w:endnote>
  <w:endnote w:type="continuationSeparator" w:id="0">
    <w:p w14:paraId="14D6D16E" w14:textId="77777777" w:rsidR="006266B0" w:rsidRDefault="006266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82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353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2FE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4AD70" w14:textId="77777777" w:rsidR="006266B0" w:rsidRDefault="006266B0" w:rsidP="009139A6">
      <w:r>
        <w:separator/>
      </w:r>
    </w:p>
  </w:footnote>
  <w:footnote w:type="continuationSeparator" w:id="0">
    <w:p w14:paraId="75FD987B" w14:textId="77777777" w:rsidR="006266B0" w:rsidRDefault="006266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B6A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295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3D7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6B0"/>
    <w:rsid w:val="000666E0"/>
    <w:rsid w:val="002510B7"/>
    <w:rsid w:val="005C130B"/>
    <w:rsid w:val="006266B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4A611"/>
  <w15:chartTrackingRefBased/>
  <w15:docId w15:val="{213BF22D-120D-4C75-AF09-09A1B2AA9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266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2023-05-13T18:58:00Z</dcterms:created>
  <dcterms:modified xsi:type="dcterms:W3CDTF">2023-05-13T18:58:00Z</dcterms:modified>
</cp:coreProperties>
</file>